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2976" w14:textId="77777777" w:rsidR="00B34E71" w:rsidRDefault="00B34E71" w:rsidP="00B34E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BOTELER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97C4B77" w14:textId="77777777" w:rsidR="00B34E71" w:rsidRDefault="00B34E71" w:rsidP="00B34E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2067E588" w14:textId="77777777" w:rsidR="00B34E71" w:rsidRDefault="00B34E71" w:rsidP="00B34E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CDD48F4" w14:textId="77777777" w:rsidR="00B34E71" w:rsidRDefault="00B34E71" w:rsidP="00B34E7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0449B78" w14:textId="77777777" w:rsidR="00B34E71" w:rsidRDefault="00B34E71" w:rsidP="00B34E71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430D3AD6" w14:textId="77777777" w:rsidR="00B34E71" w:rsidRPr="00065994" w:rsidRDefault="00B34E71" w:rsidP="00B34E7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6D970153" w14:textId="77777777" w:rsidR="00B34E71" w:rsidRPr="00065994" w:rsidRDefault="00B34E71" w:rsidP="00B34E7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51AC855" w14:textId="77777777" w:rsidR="00B34E71" w:rsidRDefault="00B34E71" w:rsidP="00B34E7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F845664" w14:textId="77777777" w:rsidR="00B34E71" w:rsidRDefault="00B34E71" w:rsidP="00B34E71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12F341A7" w14:textId="77777777" w:rsidR="00B34E71" w:rsidRDefault="00B34E71" w:rsidP="00B34E71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192A58F2" w14:textId="77777777" w:rsidR="00B34E71" w:rsidRDefault="00B34E71" w:rsidP="00B34E71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 May 2023</w:t>
      </w:r>
    </w:p>
    <w:p w14:paraId="58C749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D49AD" w14:textId="77777777" w:rsidR="00B34E71" w:rsidRDefault="00B34E71" w:rsidP="009139A6">
      <w:r>
        <w:separator/>
      </w:r>
    </w:p>
  </w:endnote>
  <w:endnote w:type="continuationSeparator" w:id="0">
    <w:p w14:paraId="33EC8531" w14:textId="77777777" w:rsidR="00B34E71" w:rsidRDefault="00B34E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5EF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D4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B01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D3673" w14:textId="77777777" w:rsidR="00B34E71" w:rsidRDefault="00B34E71" w:rsidP="009139A6">
      <w:r>
        <w:separator/>
      </w:r>
    </w:p>
  </w:footnote>
  <w:footnote w:type="continuationSeparator" w:id="0">
    <w:p w14:paraId="688FEDF6" w14:textId="77777777" w:rsidR="00B34E71" w:rsidRDefault="00B34E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51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85A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6D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E7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34E7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DCDD0"/>
  <w15:chartTrackingRefBased/>
  <w15:docId w15:val="{8CFAD3B4-B52B-436A-9450-2EF04DF2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2023-07-22T19:23:00Z</dcterms:created>
  <dcterms:modified xsi:type="dcterms:W3CDTF">2023-07-22T19:23:00Z</dcterms:modified>
</cp:coreProperties>
</file>